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Southgate and Wood Green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Southgate and Wood Green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Southgate and Wood Green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Southgate and Wood Green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Southgate and Wood Green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Southgate and Wood Green are estimated to have a score of 1-2 on the PGSI (low-risk gambling), whilst </w:t>
      </w:r>
      <w:r w:rsidRPr="00773DF7">
        <w:rPr>
          <w:rFonts w:ascii="Libre Franklin Light" w:hAnsi="Libre Franklin Light" w:cs="Calibri Light"/>
          <w:b/>
          <w:bCs/>
          <w:color w:val="C45911" w:themeColor="accent2" w:themeShade="BF"/>
        </w:rPr>
        <w:t xml:space="preserve">5.4%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56.2% </w:t>
      </w:r>
      <w:r w:rsidRPr="004747BF">
        <w:rPr>
          <w:rFonts w:ascii="Libre Franklin Light" w:eastAsia="Times New Roman" w:hAnsi="Libre Franklin Light" w:cs="Calibri Light"/>
        </w:rPr>
        <w:t xml:space="preserve">of those respondents classified as PGSI 8+ in Southgate and Wood Green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Southgate and Wood Green is estimated to be </w:t>
      </w:r>
      <w:r w:rsidRPr="00773DF7">
        <w:rPr>
          <w:rFonts w:ascii="Libre Franklin Light" w:eastAsia="Times New Roman" w:hAnsi="Libre Franklin Light" w:cs="Calibri Light"/>
          <w:b/>
          <w:bCs/>
          <w:color w:val="C45911" w:themeColor="accent2" w:themeShade="BF"/>
        </w:rPr>
        <w:t xml:space="preserve">£3,836,924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Southgate and Wood Green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Southgate and Wood Green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Southgate and Wood Green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Southgate and Wood Green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gate and Wood Gree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Southgate and Wood Green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gate and Wood Gree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Southgate and Wood Green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Southgate and Wood Green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gate and Wood Gree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Southgate and Wood Green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37.3%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Southgate and Wood Green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Southgate and Wood Green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Southgate and Wood Green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Southgate and Wood Green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Southgate and Wood Green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£3,836,924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Southgate and Wood Green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£62,497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£1,292,477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£92,588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£26,041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£47,741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£2,315,580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£3,836,924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Southgate and Wood Green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Southgate and Wood Green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Southgate and Wood Green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Southgate and Wood Green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41.8%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Southgate and Wood Green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Southgate and Wood Green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Southgate and Wood Green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Southgate and Wood Green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Southgate and Wood Green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41.8%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Southgate and Wood Green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Southgate and Wood Green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Southgate and Wood Green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B9B25DD-02E5-40FA-8BAF-E33F8DC6109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